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09212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Thomasia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PAGE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3E30B15A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6D10AA6D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</w:p>
    <w:p w14:paraId="3367048B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</w:p>
    <w:p w14:paraId="12262689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Richard.   (C.F.R. 1405-13 p.2)</w:t>
      </w:r>
    </w:p>
    <w:p w14:paraId="5CA107AC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</w:p>
    <w:p w14:paraId="28B02A47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</w:p>
    <w:p w14:paraId="0952A2A3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May1406</w:t>
      </w:r>
      <w:r>
        <w:rPr>
          <w:rFonts w:ascii="Times New Roman" w:hAnsi="Times New Roman" w:cs="Times New Roman"/>
          <w:sz w:val="24"/>
          <w:szCs w:val="24"/>
        </w:rPr>
        <w:tab/>
        <w:t>She was dead by this time.    (ibid.)</w:t>
      </w:r>
    </w:p>
    <w:p w14:paraId="42360D93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</w:p>
    <w:p w14:paraId="2EB38962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</w:p>
    <w:p w14:paraId="38AA4B4B" w14:textId="77777777" w:rsidR="00E4346F" w:rsidRDefault="00E4346F" w:rsidP="00E43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2021</w:t>
      </w:r>
    </w:p>
    <w:p w14:paraId="48A72A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7C074" w14:textId="77777777" w:rsidR="00E4346F" w:rsidRDefault="00E4346F" w:rsidP="009139A6">
      <w:r>
        <w:separator/>
      </w:r>
    </w:p>
  </w:endnote>
  <w:endnote w:type="continuationSeparator" w:id="0">
    <w:p w14:paraId="7F11E13E" w14:textId="77777777" w:rsidR="00E4346F" w:rsidRDefault="00E434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56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FC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3A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BB60E" w14:textId="77777777" w:rsidR="00E4346F" w:rsidRDefault="00E4346F" w:rsidP="009139A6">
      <w:r>
        <w:separator/>
      </w:r>
    </w:p>
  </w:footnote>
  <w:footnote w:type="continuationSeparator" w:id="0">
    <w:p w14:paraId="72534C29" w14:textId="77777777" w:rsidR="00E4346F" w:rsidRDefault="00E434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93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537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F0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46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346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682BB"/>
  <w15:chartTrackingRefBased/>
  <w15:docId w15:val="{5DEC50B7-78D3-4DCA-A486-BFB9E39B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46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2021-08-26T11:01:00Z</dcterms:created>
  <dcterms:modified xsi:type="dcterms:W3CDTF">2021-08-26T11:01:00Z</dcterms:modified>
</cp:coreProperties>
</file>